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829" w:rsidRDefault="00864829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DF5361" w:rsidRDefault="00C14AE6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Приложение </w:t>
      </w:r>
    </w:p>
    <w:p w:rsidR="00DF5361" w:rsidRDefault="00C14AE6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к распоряжению Департамента спорта </w:t>
      </w:r>
    </w:p>
    <w:p w:rsidR="00C14AE6" w:rsidRPr="00CB51EA" w:rsidRDefault="00C14AE6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города Москвы </w:t>
      </w:r>
    </w:p>
    <w:p w:rsidR="00FB44A0" w:rsidRPr="00CB51EA" w:rsidRDefault="00DF5361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14 ноября 2018 г. № 468</w:t>
      </w:r>
    </w:p>
    <w:p w:rsidR="00AC3A9B" w:rsidRPr="00CB51EA" w:rsidRDefault="00AC3A9B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5361" w:rsidRDefault="00DF5361" w:rsidP="000D5F09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F5361" w:rsidRDefault="00DF5361" w:rsidP="000D5F09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F5361" w:rsidRDefault="00DF5361" w:rsidP="000D5F09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F5361" w:rsidRPr="00DF5361" w:rsidRDefault="00DF5361" w:rsidP="000D5F09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DF5361">
        <w:rPr>
          <w:rFonts w:ascii="Times New Roman" w:hAnsi="Times New Roman"/>
          <w:b/>
          <w:sz w:val="24"/>
          <w:szCs w:val="24"/>
        </w:rPr>
        <w:t>П</w:t>
      </w:r>
      <w:r w:rsidR="00CA5932" w:rsidRPr="00DF5361">
        <w:rPr>
          <w:rFonts w:ascii="Times New Roman" w:hAnsi="Times New Roman"/>
          <w:b/>
          <w:sz w:val="24"/>
          <w:szCs w:val="24"/>
        </w:rPr>
        <w:t>редставлени</w:t>
      </w:r>
      <w:r w:rsidRPr="00DF5361">
        <w:rPr>
          <w:rFonts w:ascii="Times New Roman" w:hAnsi="Times New Roman"/>
          <w:b/>
          <w:sz w:val="24"/>
          <w:szCs w:val="24"/>
        </w:rPr>
        <w:t>е</w:t>
      </w:r>
      <w:r w:rsidR="00CA5932" w:rsidRPr="00DF5361">
        <w:rPr>
          <w:rFonts w:ascii="Times New Roman" w:hAnsi="Times New Roman"/>
          <w:b/>
          <w:sz w:val="24"/>
          <w:szCs w:val="24"/>
        </w:rPr>
        <w:t xml:space="preserve"> на присвоение спортивных разрядов</w:t>
      </w:r>
    </w:p>
    <w:p w:rsidR="00FB44A0" w:rsidRPr="00DF5361" w:rsidRDefault="00DF5361" w:rsidP="000D5F09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DF5361">
        <w:rPr>
          <w:rFonts w:ascii="Times New Roman" w:hAnsi="Times New Roman"/>
          <w:b/>
          <w:sz w:val="24"/>
          <w:szCs w:val="24"/>
        </w:rPr>
        <w:t>первый спортивный разряд, «кандидат в мастера спорта»</w:t>
      </w:r>
      <w:r w:rsidR="00FB44A0" w:rsidRPr="00DF5361">
        <w:rPr>
          <w:rFonts w:ascii="Times New Roman" w:hAnsi="Times New Roman"/>
          <w:b/>
          <w:sz w:val="24"/>
          <w:szCs w:val="24"/>
        </w:rPr>
        <w:t xml:space="preserve"> </w:t>
      </w:r>
    </w:p>
    <w:p w:rsidR="00DF5361" w:rsidRDefault="00DF5361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44A0" w:rsidRPr="00CB51EA" w:rsidRDefault="003719D2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DF5361">
        <w:rPr>
          <w:rFonts w:ascii="Times New Roman" w:hAnsi="Times New Roman"/>
          <w:sz w:val="24"/>
          <w:szCs w:val="24"/>
        </w:rPr>
        <w:t>____ »  _____________ 2020</w:t>
      </w:r>
      <w:r w:rsidR="00FB44A0" w:rsidRPr="00CB51EA">
        <w:rPr>
          <w:rFonts w:ascii="Times New Roman" w:hAnsi="Times New Roman"/>
          <w:sz w:val="24"/>
          <w:szCs w:val="24"/>
        </w:rPr>
        <w:t xml:space="preserve"> г. № _________</w:t>
      </w:r>
    </w:p>
    <w:p w:rsidR="00FB44A0" w:rsidRPr="00CB51EA" w:rsidRDefault="00FB44A0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A9B" w:rsidRPr="00CB51EA" w:rsidRDefault="00AC3A9B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864829" w:rsidRDefault="00864829" w:rsidP="00DF5361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864829">
        <w:rPr>
          <w:rFonts w:ascii="Times New Roman" w:hAnsi="Times New Roman"/>
          <w:b/>
          <w:sz w:val="24"/>
          <w:szCs w:val="24"/>
          <w:u w:val="single"/>
        </w:rPr>
        <w:t>РОО «</w:t>
      </w:r>
      <w:r w:rsidR="00DF5361">
        <w:rPr>
          <w:rFonts w:ascii="Times New Roman" w:hAnsi="Times New Roman"/>
          <w:b/>
          <w:sz w:val="24"/>
          <w:szCs w:val="24"/>
          <w:u w:val="single"/>
        </w:rPr>
        <w:t>Федерация лыжных гонок города Москвы»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FB44A0" w:rsidRPr="00CB51EA" w:rsidRDefault="00FB44A0" w:rsidP="000D5F0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(наименование организации)</w:t>
      </w:r>
    </w:p>
    <w:p w:rsidR="00AF7362" w:rsidRPr="00CB51EA" w:rsidRDefault="00AF7362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44A0" w:rsidRPr="007E31F0" w:rsidRDefault="000D5F09" w:rsidP="00FB44A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31F0">
        <w:rPr>
          <w:rFonts w:ascii="Times New Roman" w:hAnsi="Times New Roman"/>
          <w:color w:val="000000" w:themeColor="text1"/>
          <w:sz w:val="24"/>
          <w:szCs w:val="24"/>
        </w:rPr>
        <w:t xml:space="preserve">просит </w:t>
      </w:r>
      <w:r w:rsidR="009E25E8" w:rsidRPr="007E31F0">
        <w:rPr>
          <w:rFonts w:ascii="Times New Roman" w:hAnsi="Times New Roman"/>
          <w:color w:val="000000" w:themeColor="text1"/>
          <w:sz w:val="24"/>
          <w:szCs w:val="24"/>
        </w:rPr>
        <w:t>присвоить</w:t>
      </w:r>
      <w:r w:rsidR="007E31F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A0A2E" w:rsidRPr="007E31F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DF5361">
        <w:rPr>
          <w:rFonts w:ascii="Times New Roman" w:hAnsi="Times New Roman"/>
          <w:color w:val="000000" w:themeColor="text1"/>
          <w:sz w:val="24"/>
          <w:szCs w:val="24"/>
        </w:rPr>
        <w:t xml:space="preserve"> спортивный</w:t>
      </w:r>
      <w:r w:rsidR="004B3907" w:rsidRPr="007E31F0">
        <w:rPr>
          <w:rFonts w:ascii="Times New Roman" w:hAnsi="Times New Roman"/>
          <w:color w:val="000000" w:themeColor="text1"/>
          <w:sz w:val="24"/>
          <w:szCs w:val="24"/>
        </w:rPr>
        <w:t xml:space="preserve"> разряд</w:t>
      </w:r>
      <w:r w:rsidR="00621BFC" w:rsidRPr="007E31F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B44A0" w:rsidRPr="007E31F0">
        <w:rPr>
          <w:rFonts w:ascii="Times New Roman" w:hAnsi="Times New Roman"/>
          <w:color w:val="000000" w:themeColor="text1"/>
          <w:sz w:val="24"/>
          <w:szCs w:val="24"/>
        </w:rPr>
        <w:t>по</w:t>
      </w:r>
      <w:r w:rsidR="00621BFC" w:rsidRPr="007E31F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B3907" w:rsidRPr="007E31F0">
        <w:rPr>
          <w:rFonts w:ascii="Times New Roman" w:hAnsi="Times New Roman"/>
          <w:b/>
          <w:color w:val="000000" w:themeColor="text1"/>
          <w:sz w:val="24"/>
          <w:szCs w:val="24"/>
        </w:rPr>
        <w:t xml:space="preserve">лыжным </w:t>
      </w:r>
      <w:r w:rsidR="00220C19" w:rsidRPr="007E31F0">
        <w:rPr>
          <w:rFonts w:ascii="Times New Roman" w:hAnsi="Times New Roman"/>
          <w:b/>
          <w:color w:val="000000" w:themeColor="text1"/>
          <w:sz w:val="24"/>
          <w:szCs w:val="24"/>
        </w:rPr>
        <w:t>гонкам (</w:t>
      </w:r>
      <w:r w:rsidR="004B3907" w:rsidRPr="007E31F0">
        <w:rPr>
          <w:rFonts w:ascii="Times New Roman" w:hAnsi="Times New Roman"/>
          <w:b/>
          <w:color w:val="000000" w:themeColor="text1"/>
          <w:sz w:val="24"/>
          <w:szCs w:val="24"/>
        </w:rPr>
        <w:t>0310005611</w:t>
      </w:r>
      <w:r w:rsidRPr="007E31F0">
        <w:rPr>
          <w:rFonts w:ascii="Times New Roman" w:hAnsi="Times New Roman"/>
          <w:b/>
          <w:color w:val="000000" w:themeColor="text1"/>
          <w:sz w:val="24"/>
          <w:szCs w:val="24"/>
        </w:rPr>
        <w:t>Я)</w:t>
      </w:r>
      <w:r w:rsidR="003711F1" w:rsidRPr="007E31F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FB44A0" w:rsidRPr="007E31F0">
        <w:rPr>
          <w:rFonts w:ascii="Times New Roman" w:hAnsi="Times New Roman"/>
          <w:color w:val="000000" w:themeColor="text1"/>
          <w:sz w:val="24"/>
          <w:szCs w:val="24"/>
        </w:rPr>
        <w:t>следующ</w:t>
      </w:r>
      <w:r w:rsidR="009F3B6E">
        <w:rPr>
          <w:rFonts w:ascii="Times New Roman" w:hAnsi="Times New Roman"/>
          <w:color w:val="000000" w:themeColor="text1"/>
          <w:sz w:val="24"/>
          <w:szCs w:val="24"/>
        </w:rPr>
        <w:t>ему</w:t>
      </w:r>
      <w:r w:rsidR="00FB44A0" w:rsidRPr="007E31F0">
        <w:rPr>
          <w:rFonts w:ascii="Times New Roman" w:hAnsi="Times New Roman"/>
          <w:color w:val="000000" w:themeColor="text1"/>
          <w:sz w:val="24"/>
          <w:szCs w:val="24"/>
        </w:rPr>
        <w:t xml:space="preserve"> спортсмен</w:t>
      </w:r>
      <w:r w:rsidR="009F3B6E">
        <w:rPr>
          <w:rFonts w:ascii="Times New Roman" w:hAnsi="Times New Roman"/>
          <w:color w:val="000000" w:themeColor="text1"/>
          <w:sz w:val="24"/>
          <w:szCs w:val="24"/>
        </w:rPr>
        <w:t>у</w:t>
      </w:r>
      <w:bookmarkStart w:id="0" w:name="_GoBack"/>
      <w:bookmarkEnd w:id="0"/>
      <w:r w:rsidR="00FB44A0" w:rsidRPr="007E31F0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3711F1" w:rsidRPr="00CB51EA" w:rsidRDefault="003711F1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565"/>
        <w:gridCol w:w="1559"/>
        <w:gridCol w:w="3119"/>
        <w:gridCol w:w="1842"/>
      </w:tblGrid>
      <w:tr w:rsidR="00CE58A6" w:rsidRPr="00CB51EA" w:rsidTr="00CE05FC">
        <w:trPr>
          <w:trHeight w:val="46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Фамилия, имя спортсмена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337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Дата</w:t>
            </w:r>
          </w:p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рождения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Наименование соревнований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7E31F0" w:rsidRPr="007E31F0" w:rsidTr="00CE05FC">
        <w:trPr>
          <w:trHeight w:val="80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7E31F0" w:rsidRDefault="00295556" w:rsidP="00DF53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</w:pPr>
            <w:r w:rsidRPr="007E31F0"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7E31F0" w:rsidRDefault="00064C2C" w:rsidP="00DF53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7E31F0"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>Смольянинов</w:t>
            </w:r>
            <w:proofErr w:type="spellEnd"/>
            <w:r w:rsidRPr="007E31F0"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7E31F0" w:rsidRDefault="00064C2C" w:rsidP="00064C2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</w:pPr>
            <w:r w:rsidRPr="007E31F0"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>13</w:t>
            </w:r>
            <w:r w:rsidR="003719D2" w:rsidRPr="007E31F0"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>.0</w:t>
            </w:r>
            <w:r w:rsidRPr="007E31F0"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>6</w:t>
            </w:r>
            <w:r w:rsidR="003719D2" w:rsidRPr="007E31F0"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>.</w:t>
            </w:r>
            <w:r w:rsidRPr="007E31F0"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>1972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7E31F0" w:rsidRDefault="006A0A2E" w:rsidP="00665AC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E31F0"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 xml:space="preserve">«Открытие </w:t>
            </w:r>
            <w:proofErr w:type="spellStart"/>
            <w:r w:rsidRPr="007E31F0"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>лыжероллерного</w:t>
            </w:r>
            <w:proofErr w:type="spellEnd"/>
            <w:r w:rsidRPr="007E31F0"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 xml:space="preserve"> сезона 2020», посвящённые празднованию Дня Весны и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7E31F0" w:rsidRDefault="0096764D" w:rsidP="003C7E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 xml:space="preserve">6 км - </w:t>
            </w:r>
            <w:r w:rsidR="006A0A2E" w:rsidRPr="007E31F0">
              <w:rPr>
                <w:rFonts w:ascii="Times New Roman" w:eastAsiaTheme="minorEastAsia" w:hAnsi="Times New Roman"/>
                <w:i/>
                <w:color w:val="000000" w:themeColor="text1"/>
                <w:sz w:val="24"/>
                <w:szCs w:val="24"/>
              </w:rPr>
              <w:t>11:41.6</w:t>
            </w:r>
          </w:p>
        </w:tc>
      </w:tr>
    </w:tbl>
    <w:p w:rsidR="001B7D4D" w:rsidRPr="00CB51EA" w:rsidRDefault="001B7D4D" w:rsidP="00371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Default="00FB44A0" w:rsidP="00FB44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Документы, содержащие сведения о выполнении норм, требований </w:t>
      </w:r>
      <w:r w:rsidRPr="00CB51EA">
        <w:rPr>
          <w:rFonts w:ascii="Times New Roman" w:hAnsi="Times New Roman"/>
          <w:sz w:val="24"/>
          <w:szCs w:val="24"/>
        </w:rPr>
        <w:br/>
        <w:t xml:space="preserve">и условий их выполнения для присвоения спортивного разряда в соответствии с Единой всероссийской спортивной классификацией (копии протоколов спортивных соревнований, справки главной судейской коллегии спортивных соревнований) на </w:t>
      </w:r>
      <w:r w:rsidR="00D80D74">
        <w:rPr>
          <w:rFonts w:ascii="Times New Roman" w:hAnsi="Times New Roman"/>
          <w:sz w:val="24"/>
          <w:szCs w:val="24"/>
        </w:rPr>
        <w:t xml:space="preserve"> </w:t>
      </w:r>
      <w:r w:rsidRPr="00CB51EA">
        <w:rPr>
          <w:rFonts w:ascii="Times New Roman" w:hAnsi="Times New Roman"/>
          <w:sz w:val="24"/>
          <w:szCs w:val="24"/>
        </w:rPr>
        <w:t xml:space="preserve"> </w:t>
      </w:r>
      <w:r w:rsidR="009F3B6E">
        <w:rPr>
          <w:rFonts w:ascii="Times New Roman" w:hAnsi="Times New Roman"/>
          <w:sz w:val="24"/>
          <w:szCs w:val="24"/>
        </w:rPr>
        <w:t xml:space="preserve"> </w:t>
      </w:r>
      <w:r w:rsidRPr="00CB51EA">
        <w:rPr>
          <w:rFonts w:ascii="Times New Roman" w:hAnsi="Times New Roman"/>
          <w:sz w:val="24"/>
          <w:szCs w:val="24"/>
        </w:rPr>
        <w:t xml:space="preserve">листах прилагаются. </w:t>
      </w:r>
    </w:p>
    <w:p w:rsidR="00DF5361" w:rsidRPr="00CB51EA" w:rsidRDefault="009F3B6E" w:rsidP="00FB44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Данный спортсмен является гражданином РФ.</w:t>
      </w:r>
    </w:p>
    <w:p w:rsidR="00C14AE6" w:rsidRPr="00CB51EA" w:rsidRDefault="00C14AE6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3B6E" w:rsidRDefault="009F3B6E" w:rsidP="000D5F09">
      <w:pPr>
        <w:spacing w:after="0" w:line="240" w:lineRule="auto"/>
        <w:outlineLvl w:val="0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F3B6E" w:rsidRDefault="009F3B6E" w:rsidP="000D5F09">
      <w:pPr>
        <w:spacing w:after="0" w:line="240" w:lineRule="auto"/>
        <w:outlineLvl w:val="0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FB44A0" w:rsidRPr="002C3572" w:rsidRDefault="00CB7610" w:rsidP="000D5F09">
      <w:pPr>
        <w:spacing w:after="0" w:line="240" w:lineRule="auto"/>
        <w:outlineLvl w:val="0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>Президент</w:t>
      </w:r>
    </w:p>
    <w:p w:rsidR="00FB44A0" w:rsidRPr="002C3572" w:rsidRDefault="004B3907" w:rsidP="00FB44A0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>Р</w:t>
      </w:r>
      <w:r w:rsidR="00CB7610" w:rsidRPr="002C3572">
        <w:rPr>
          <w:rFonts w:ascii="Times New Roman" w:hAnsi="Times New Roman"/>
          <w:i/>
          <w:color w:val="000000" w:themeColor="text1"/>
          <w:sz w:val="24"/>
          <w:szCs w:val="24"/>
        </w:rPr>
        <w:t>ОО</w:t>
      </w:r>
      <w:r w:rsidR="00FB44A0" w:rsidRPr="002C35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«</w:t>
      </w:r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>ФЛГМ</w:t>
      </w:r>
      <w:r w:rsidR="00FB44A0" w:rsidRPr="002C3572">
        <w:rPr>
          <w:rFonts w:ascii="Times New Roman" w:hAnsi="Times New Roman"/>
          <w:i/>
          <w:color w:val="000000" w:themeColor="text1"/>
          <w:sz w:val="24"/>
          <w:szCs w:val="24"/>
        </w:rPr>
        <w:t>»</w:t>
      </w:r>
      <w:r w:rsidR="003719D2" w:rsidRPr="002C35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                          </w:t>
      </w:r>
      <w:r w:rsidR="009F3B6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</w:t>
      </w:r>
      <w:r w:rsidR="003719D2" w:rsidRPr="002C35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_</w:t>
      </w:r>
      <w:r w:rsidR="009F3B6E">
        <w:rPr>
          <w:rFonts w:ascii="Times New Roman" w:hAnsi="Times New Roman"/>
          <w:i/>
          <w:color w:val="000000" w:themeColor="text1"/>
          <w:sz w:val="24"/>
          <w:szCs w:val="24"/>
        </w:rPr>
        <w:t xml:space="preserve">_________________  </w:t>
      </w:r>
      <w:proofErr w:type="spellStart"/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>Головатов</w:t>
      </w:r>
      <w:proofErr w:type="spellEnd"/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М.В.</w:t>
      </w:r>
    </w:p>
    <w:p w:rsidR="003719D2" w:rsidRPr="002C3572" w:rsidRDefault="00FB44A0" w:rsidP="000D5F09">
      <w:pPr>
        <w:spacing w:after="0" w:line="240" w:lineRule="auto"/>
        <w:outlineLvl w:val="0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                   </w:t>
      </w:r>
    </w:p>
    <w:p w:rsidR="00FB44A0" w:rsidRPr="002C3572" w:rsidRDefault="003719D2" w:rsidP="003719D2">
      <w:pPr>
        <w:spacing w:after="0" w:line="240" w:lineRule="auto"/>
        <w:outlineLvl w:val="0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               </w:t>
      </w:r>
      <w:r w:rsidR="00FB44A0" w:rsidRPr="002C3572">
        <w:rPr>
          <w:rFonts w:ascii="Times New Roman" w:hAnsi="Times New Roman"/>
          <w:i/>
          <w:color w:val="000000" w:themeColor="text1"/>
          <w:sz w:val="24"/>
          <w:szCs w:val="24"/>
        </w:rPr>
        <w:t>М.П.</w:t>
      </w:r>
    </w:p>
    <w:p w:rsidR="009E25E8" w:rsidRDefault="009E25E8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9F3B6E" w:rsidRPr="00864829" w:rsidRDefault="009F3B6E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FB44A0" w:rsidRPr="002C3572" w:rsidRDefault="00FB44A0" w:rsidP="004B3907">
      <w:pPr>
        <w:spacing w:after="0" w:line="240" w:lineRule="auto"/>
        <w:outlineLvl w:val="0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>С</w:t>
      </w:r>
      <w:r w:rsidR="004B3907" w:rsidRPr="002C35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тарший </w:t>
      </w:r>
      <w:r w:rsidR="00CB51EA" w:rsidRPr="002C3572">
        <w:rPr>
          <w:rFonts w:ascii="Times New Roman" w:hAnsi="Times New Roman"/>
          <w:i/>
          <w:color w:val="000000" w:themeColor="text1"/>
          <w:sz w:val="24"/>
          <w:szCs w:val="24"/>
        </w:rPr>
        <w:t>специалист спортивной</w:t>
      </w:r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сборной команды </w:t>
      </w:r>
      <w:r w:rsidR="004B3907" w:rsidRPr="002C3572">
        <w:rPr>
          <w:rFonts w:ascii="Times New Roman" w:hAnsi="Times New Roman"/>
          <w:i/>
          <w:color w:val="000000" w:themeColor="text1"/>
          <w:sz w:val="24"/>
          <w:szCs w:val="24"/>
        </w:rPr>
        <w:br/>
      </w:r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Отдела </w:t>
      </w:r>
      <w:r w:rsidR="004B3907" w:rsidRPr="002C3572">
        <w:rPr>
          <w:rFonts w:ascii="Times New Roman" w:hAnsi="Times New Roman"/>
          <w:i/>
          <w:color w:val="000000" w:themeColor="text1"/>
          <w:sz w:val="24"/>
          <w:szCs w:val="24"/>
        </w:rPr>
        <w:t>лыжных</w:t>
      </w:r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видов спорта </w:t>
      </w:r>
    </w:p>
    <w:p w:rsidR="00FB44A0" w:rsidRPr="002C3572" w:rsidRDefault="00FB44A0" w:rsidP="00FB44A0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>ГКУ «</w:t>
      </w:r>
      <w:proofErr w:type="spellStart"/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>ЦСТиСК</w:t>
      </w:r>
      <w:proofErr w:type="spellEnd"/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» Москомспорта      </w:t>
      </w:r>
      <w:r w:rsidR="009E25E8" w:rsidRPr="002C35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</w:t>
      </w:r>
      <w:r w:rsidR="009F3B6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</w:t>
      </w:r>
      <w:r w:rsidRPr="002C35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____________________ </w:t>
      </w:r>
      <w:r w:rsidR="009F3B6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4681D" w:rsidRPr="002C3572">
        <w:rPr>
          <w:rFonts w:ascii="Times New Roman" w:hAnsi="Times New Roman"/>
          <w:i/>
          <w:color w:val="000000" w:themeColor="text1"/>
          <w:sz w:val="24"/>
          <w:szCs w:val="24"/>
        </w:rPr>
        <w:t>Приходько Т.</w:t>
      </w:r>
      <w:r w:rsidR="009F3B6E">
        <w:rPr>
          <w:rFonts w:ascii="Times New Roman" w:hAnsi="Times New Roman"/>
          <w:i/>
          <w:color w:val="000000" w:themeColor="text1"/>
          <w:sz w:val="24"/>
          <w:szCs w:val="24"/>
        </w:rPr>
        <w:t>А</w:t>
      </w:r>
      <w:r w:rsidR="0054681D" w:rsidRPr="002C3572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4B3907" w:rsidRPr="00864829" w:rsidRDefault="004B3907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Pr="00864829" w:rsidRDefault="00CB51EA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Pr="00864829" w:rsidRDefault="00CB51EA" w:rsidP="00CB51E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3719D2" w:rsidRPr="00CB51EA" w:rsidRDefault="003719D2" w:rsidP="00CB51E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sectPr w:rsidR="003719D2" w:rsidRPr="00CB51EA" w:rsidSect="003719D2">
      <w:pgSz w:w="11906" w:h="16838"/>
      <w:pgMar w:top="284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76AC2"/>
    <w:multiLevelType w:val="hybridMultilevel"/>
    <w:tmpl w:val="0388E5A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7B0D64E1"/>
    <w:multiLevelType w:val="hybridMultilevel"/>
    <w:tmpl w:val="CDAE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4A0"/>
    <w:rsid w:val="00036A09"/>
    <w:rsid w:val="000460BD"/>
    <w:rsid w:val="00064C2C"/>
    <w:rsid w:val="000D5F09"/>
    <w:rsid w:val="000E3F62"/>
    <w:rsid w:val="001142AD"/>
    <w:rsid w:val="001B7D4D"/>
    <w:rsid w:val="001E16CC"/>
    <w:rsid w:val="001E2781"/>
    <w:rsid w:val="001F3A17"/>
    <w:rsid w:val="00220C19"/>
    <w:rsid w:val="00224D6F"/>
    <w:rsid w:val="00291517"/>
    <w:rsid w:val="00295556"/>
    <w:rsid w:val="002C3572"/>
    <w:rsid w:val="002D007A"/>
    <w:rsid w:val="00326375"/>
    <w:rsid w:val="00337984"/>
    <w:rsid w:val="003711F1"/>
    <w:rsid w:val="003719D2"/>
    <w:rsid w:val="00374E78"/>
    <w:rsid w:val="003A25E5"/>
    <w:rsid w:val="003A6C05"/>
    <w:rsid w:val="003C7E51"/>
    <w:rsid w:val="0044238E"/>
    <w:rsid w:val="004429BA"/>
    <w:rsid w:val="00474572"/>
    <w:rsid w:val="00491B41"/>
    <w:rsid w:val="004B3907"/>
    <w:rsid w:val="0054681D"/>
    <w:rsid w:val="00572C0B"/>
    <w:rsid w:val="00597C9C"/>
    <w:rsid w:val="006071B5"/>
    <w:rsid w:val="00621BFC"/>
    <w:rsid w:val="00665AC6"/>
    <w:rsid w:val="0067721B"/>
    <w:rsid w:val="006A0A2E"/>
    <w:rsid w:val="00745397"/>
    <w:rsid w:val="00795DC5"/>
    <w:rsid w:val="007D624D"/>
    <w:rsid w:val="007E31F0"/>
    <w:rsid w:val="00800862"/>
    <w:rsid w:val="00864829"/>
    <w:rsid w:val="008C720F"/>
    <w:rsid w:val="00933C35"/>
    <w:rsid w:val="0096764D"/>
    <w:rsid w:val="009E25E8"/>
    <w:rsid w:val="009F3B6E"/>
    <w:rsid w:val="00A00B44"/>
    <w:rsid w:val="00A20C5C"/>
    <w:rsid w:val="00A325F7"/>
    <w:rsid w:val="00A97AEC"/>
    <w:rsid w:val="00AC3A9B"/>
    <w:rsid w:val="00AF1B56"/>
    <w:rsid w:val="00AF7362"/>
    <w:rsid w:val="00B940C7"/>
    <w:rsid w:val="00BB416C"/>
    <w:rsid w:val="00C14AE6"/>
    <w:rsid w:val="00C26634"/>
    <w:rsid w:val="00C34C2C"/>
    <w:rsid w:val="00CA0C5C"/>
    <w:rsid w:val="00CA2D21"/>
    <w:rsid w:val="00CA5932"/>
    <w:rsid w:val="00CB51EA"/>
    <w:rsid w:val="00CB7610"/>
    <w:rsid w:val="00CE05FC"/>
    <w:rsid w:val="00CE58A6"/>
    <w:rsid w:val="00D07806"/>
    <w:rsid w:val="00D56A6F"/>
    <w:rsid w:val="00D80D74"/>
    <w:rsid w:val="00DA7ABB"/>
    <w:rsid w:val="00DF5361"/>
    <w:rsid w:val="00E01453"/>
    <w:rsid w:val="00E035FD"/>
    <w:rsid w:val="00EC79C6"/>
    <w:rsid w:val="00F23C63"/>
    <w:rsid w:val="00F23F83"/>
    <w:rsid w:val="00F97560"/>
    <w:rsid w:val="00FB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A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A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9A7DF1EF</Template>
  <TotalTime>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Приходько Татьяна А.</cp:lastModifiedBy>
  <cp:revision>2</cp:revision>
  <cp:lastPrinted>2020-09-30T10:10:00Z</cp:lastPrinted>
  <dcterms:created xsi:type="dcterms:W3CDTF">2020-09-30T10:14:00Z</dcterms:created>
  <dcterms:modified xsi:type="dcterms:W3CDTF">2020-09-30T10:14:00Z</dcterms:modified>
</cp:coreProperties>
</file>